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F0E3E" w14:textId="07E189C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9E74C5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9E74C5">
        <w:rPr>
          <w:rFonts w:ascii="Corbel" w:hAnsi="Corbel" w:cs="Corbel"/>
          <w:i/>
          <w:iCs/>
        </w:rPr>
        <w:t>7</w:t>
      </w:r>
      <w:r w:rsidR="009E74C5" w:rsidRPr="00A4341C">
        <w:rPr>
          <w:rFonts w:ascii="Corbel" w:hAnsi="Corbel" w:cs="Corbel"/>
          <w:i/>
          <w:iCs/>
        </w:rPr>
        <w:t>/20</w:t>
      </w:r>
      <w:r w:rsidR="009E74C5">
        <w:rPr>
          <w:rFonts w:ascii="Corbel" w:hAnsi="Corbel" w:cs="Corbel"/>
          <w:i/>
          <w:iCs/>
        </w:rPr>
        <w:t>23</w:t>
      </w:r>
    </w:p>
    <w:p w14:paraId="4239CB89" w14:textId="77777777" w:rsidR="009E74C5" w:rsidRPr="00B13053" w:rsidRDefault="009E74C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7D310617" w:rsidR="0085747A" w:rsidRPr="00B1305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874D30">
        <w:rPr>
          <w:rFonts w:ascii="Corbel" w:hAnsi="Corbel"/>
          <w:i/>
          <w:smallCaps/>
          <w:sz w:val="24"/>
          <w:szCs w:val="24"/>
        </w:rPr>
        <w:t>202</w:t>
      </w:r>
      <w:r w:rsidR="00D026BF">
        <w:rPr>
          <w:rFonts w:ascii="Corbel" w:hAnsi="Corbel"/>
          <w:i/>
          <w:smallCaps/>
          <w:sz w:val="24"/>
          <w:szCs w:val="24"/>
        </w:rPr>
        <w:t>5</w:t>
      </w:r>
      <w:r w:rsidR="00874D30">
        <w:rPr>
          <w:rFonts w:ascii="Corbel" w:hAnsi="Corbel"/>
          <w:i/>
          <w:smallCaps/>
          <w:sz w:val="24"/>
          <w:szCs w:val="24"/>
        </w:rPr>
        <w:t>-2026</w:t>
      </w:r>
    </w:p>
    <w:p w14:paraId="528709DD" w14:textId="371FA57B" w:rsidR="00445970" w:rsidRPr="00B13053" w:rsidRDefault="00445970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3053">
        <w:rPr>
          <w:rFonts w:ascii="Corbel" w:hAnsi="Corbel"/>
          <w:sz w:val="20"/>
          <w:szCs w:val="20"/>
        </w:rPr>
        <w:t xml:space="preserve">Rok akademicki  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D026BF">
        <w:rPr>
          <w:rFonts w:ascii="Corbel" w:hAnsi="Corbel"/>
          <w:sz w:val="20"/>
          <w:szCs w:val="20"/>
        </w:rPr>
        <w:t>5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D026BF">
        <w:rPr>
          <w:rFonts w:ascii="Corbel" w:hAnsi="Corbel"/>
          <w:sz w:val="20"/>
          <w:szCs w:val="20"/>
        </w:rPr>
        <w:t>6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B13053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20D243CD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78453F" w:rsidRPr="00B1305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D026BF"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026B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3053" w14:paraId="7800247B" w14:textId="77777777" w:rsidTr="0014786F">
        <w:tc>
          <w:tcPr>
            <w:tcW w:w="2694" w:type="dxa"/>
            <w:vAlign w:val="center"/>
          </w:tcPr>
          <w:p w14:paraId="455224D1" w14:textId="77777777" w:rsidR="0085747A" w:rsidRPr="00B13053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305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B48AE" w14:textId="45AC61F5" w:rsidR="0085747A" w:rsidRPr="00B13053" w:rsidRDefault="00D026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4786F" w:rsidRPr="00B13053" w14:paraId="4A08A063" w14:textId="77777777" w:rsidTr="0014786F">
        <w:tc>
          <w:tcPr>
            <w:tcW w:w="2694" w:type="dxa"/>
            <w:vAlign w:val="center"/>
          </w:tcPr>
          <w:p w14:paraId="38848AD4" w14:textId="77777777" w:rsidR="0014786F" w:rsidRPr="00B13053" w:rsidRDefault="0014786F" w:rsidP="00147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CEC281" w14:textId="023DB8EF" w:rsidR="0014786F" w:rsidRPr="00B13053" w:rsidRDefault="00D026BF" w:rsidP="00147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763316B2" w:rsidR="0085747A" w:rsidRPr="00B13053" w:rsidRDefault="007D5661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490E399F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D026BF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55698275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Wykł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Konw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Sem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3053">
              <w:rPr>
                <w:rFonts w:ascii="Corbel" w:hAnsi="Corbel"/>
                <w:szCs w:val="24"/>
              </w:rPr>
              <w:t>Prakt</w:t>
            </w:r>
            <w:proofErr w:type="spellEnd"/>
            <w:r w:rsidRPr="00B1305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41C57688" w:rsidR="00015B8F" w:rsidRPr="00B13053" w:rsidRDefault="007845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</w:t>
            </w:r>
            <w:r w:rsidR="00D026BF">
              <w:rPr>
                <w:rFonts w:ascii="Corbel" w:hAnsi="Corbel"/>
                <w:sz w:val="24"/>
                <w:szCs w:val="24"/>
              </w:rPr>
              <w:t>I</w:t>
            </w:r>
            <w:bookmarkStart w:id="0" w:name="_GoBack"/>
            <w:bookmarkEnd w:id="0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20B1AFD9" w:rsidR="00015B8F" w:rsidRPr="00B13053" w:rsidRDefault="007D5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440A9828" w:rsidR="00015B8F" w:rsidRPr="00B13053" w:rsidRDefault="007D5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12385A77" w:rsidR="00015B8F" w:rsidRPr="00B13053" w:rsidRDefault="000A4B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061323"/>
      <w:bookmarkStart w:id="2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B13053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1"/>
    </w:p>
    <w:bookmarkEnd w:id="2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przedmiotu </w:t>
      </w:r>
      <w:r w:rsidRPr="00B13053">
        <w:rPr>
          <w:rFonts w:ascii="Corbel" w:hAnsi="Corbel"/>
          <w:smallCaps w:val="0"/>
          <w:szCs w:val="24"/>
        </w:rPr>
        <w:t xml:space="preserve"> (z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21EBFE8B" w:rsidR="00E960BB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E</w:t>
      </w:r>
      <w:r w:rsidR="0027790D" w:rsidRPr="00B13053">
        <w:rPr>
          <w:rFonts w:ascii="Corbel" w:hAnsi="Corbel"/>
          <w:b w:val="0"/>
          <w:smallCaps w:val="0"/>
          <w:szCs w:val="24"/>
        </w:rPr>
        <w:t>gzamin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>cele, efekty uczenia się</w:t>
      </w:r>
      <w:r w:rsidR="0085747A" w:rsidRPr="00B13053">
        <w:rPr>
          <w:rFonts w:ascii="Corbel" w:hAnsi="Corbel"/>
          <w:szCs w:val="24"/>
        </w:rPr>
        <w:t xml:space="preserve"> ,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 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>Instrumentarium 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5A285F79" w:rsidR="00F538A5" w:rsidRPr="00B13053" w:rsidRDefault="007D705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A100EF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3C8A204D" w:rsidR="00F538A5" w:rsidRPr="00B13053" w:rsidRDefault="00F538A5" w:rsidP="009E7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9E74C5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2AC419A9" w:rsidR="00F538A5" w:rsidRPr="00B13053" w:rsidRDefault="007D5661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270AFDAE" w:rsidR="00F538A5" w:rsidRPr="00B13053" w:rsidRDefault="0066754E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56A839E8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305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305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do egzaminu,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45381480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="0066754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32469057" w:rsidR="00F538A5" w:rsidRPr="00B13053" w:rsidRDefault="00F2165D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1</w:t>
            </w:r>
            <w:r w:rsidR="000A4BCA">
              <w:rPr>
                <w:rFonts w:ascii="Corbel" w:hAnsi="Corbel"/>
                <w:b/>
                <w:sz w:val="24"/>
                <w:szCs w:val="24"/>
              </w:rPr>
              <w:t>00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4998B47F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Król H., </w:t>
            </w:r>
            <w:proofErr w:type="spellStart"/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Ludwiczyński</w:t>
            </w:r>
            <w:proofErr w:type="spellEnd"/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E001" w14:textId="77777777" w:rsidR="006E4DC7" w:rsidRDefault="006E4DC7" w:rsidP="00C16ABF">
      <w:pPr>
        <w:spacing w:after="0" w:line="240" w:lineRule="auto"/>
      </w:pPr>
      <w:r>
        <w:separator/>
      </w:r>
    </w:p>
  </w:endnote>
  <w:endnote w:type="continuationSeparator" w:id="0">
    <w:p w14:paraId="2486DEF7" w14:textId="77777777" w:rsidR="006E4DC7" w:rsidRDefault="006E4D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87796" w14:textId="77777777" w:rsidR="006E4DC7" w:rsidRDefault="006E4DC7" w:rsidP="00C16ABF">
      <w:pPr>
        <w:spacing w:after="0" w:line="240" w:lineRule="auto"/>
      </w:pPr>
      <w:r>
        <w:separator/>
      </w:r>
    </w:p>
  </w:footnote>
  <w:footnote w:type="continuationSeparator" w:id="0">
    <w:p w14:paraId="3A8B6055" w14:textId="77777777" w:rsidR="006E4DC7" w:rsidRDefault="006E4DC7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70ED6"/>
    <w:rsid w:val="000742DC"/>
    <w:rsid w:val="00084C12"/>
    <w:rsid w:val="00086640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F1C57"/>
    <w:rsid w:val="000F5615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F2CA2"/>
    <w:rsid w:val="00214002"/>
    <w:rsid w:val="002144C0"/>
    <w:rsid w:val="00215FA7"/>
    <w:rsid w:val="0022477D"/>
    <w:rsid w:val="002278A9"/>
    <w:rsid w:val="002336F9"/>
    <w:rsid w:val="0024028F"/>
    <w:rsid w:val="00244ABC"/>
    <w:rsid w:val="0027790D"/>
    <w:rsid w:val="00277F70"/>
    <w:rsid w:val="00281FF2"/>
    <w:rsid w:val="002857DE"/>
    <w:rsid w:val="00291567"/>
    <w:rsid w:val="002A22BF"/>
    <w:rsid w:val="002A2389"/>
    <w:rsid w:val="002A671D"/>
    <w:rsid w:val="002B3737"/>
    <w:rsid w:val="002B4D55"/>
    <w:rsid w:val="002B5EA0"/>
    <w:rsid w:val="002B6119"/>
    <w:rsid w:val="002C1F06"/>
    <w:rsid w:val="002D3375"/>
    <w:rsid w:val="002D6313"/>
    <w:rsid w:val="002D73D4"/>
    <w:rsid w:val="002F02A3"/>
    <w:rsid w:val="002F4ABE"/>
    <w:rsid w:val="003018BA"/>
    <w:rsid w:val="0030395F"/>
    <w:rsid w:val="00305C92"/>
    <w:rsid w:val="003151C5"/>
    <w:rsid w:val="00325962"/>
    <w:rsid w:val="003343CF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F68"/>
    <w:rsid w:val="0042745A"/>
    <w:rsid w:val="00431D5C"/>
    <w:rsid w:val="004362C6"/>
    <w:rsid w:val="00437FA2"/>
    <w:rsid w:val="00445970"/>
    <w:rsid w:val="00455EBB"/>
    <w:rsid w:val="00461EFC"/>
    <w:rsid w:val="004652C2"/>
    <w:rsid w:val="004706D1"/>
    <w:rsid w:val="00471326"/>
    <w:rsid w:val="0047550B"/>
    <w:rsid w:val="0047598D"/>
    <w:rsid w:val="00482E02"/>
    <w:rsid w:val="004840FD"/>
    <w:rsid w:val="00490F7D"/>
    <w:rsid w:val="00491678"/>
    <w:rsid w:val="004968E2"/>
    <w:rsid w:val="004A3EEA"/>
    <w:rsid w:val="004A4D1F"/>
    <w:rsid w:val="004C0F16"/>
    <w:rsid w:val="004D5282"/>
    <w:rsid w:val="004D6CB4"/>
    <w:rsid w:val="004F1551"/>
    <w:rsid w:val="004F55A3"/>
    <w:rsid w:val="0050172C"/>
    <w:rsid w:val="0050496F"/>
    <w:rsid w:val="00507458"/>
    <w:rsid w:val="00513B6F"/>
    <w:rsid w:val="00517C63"/>
    <w:rsid w:val="005363C4"/>
    <w:rsid w:val="00536BDE"/>
    <w:rsid w:val="00537FE6"/>
    <w:rsid w:val="00543ACC"/>
    <w:rsid w:val="00565ED2"/>
    <w:rsid w:val="0056696D"/>
    <w:rsid w:val="00594785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54E"/>
    <w:rsid w:val="00671958"/>
    <w:rsid w:val="00675843"/>
    <w:rsid w:val="00696477"/>
    <w:rsid w:val="006D050F"/>
    <w:rsid w:val="006D15F9"/>
    <w:rsid w:val="006D6139"/>
    <w:rsid w:val="006E4DC7"/>
    <w:rsid w:val="006E5D65"/>
    <w:rsid w:val="006F1282"/>
    <w:rsid w:val="006F1FBC"/>
    <w:rsid w:val="006F31E2"/>
    <w:rsid w:val="00706544"/>
    <w:rsid w:val="007072BA"/>
    <w:rsid w:val="0071620A"/>
    <w:rsid w:val="00720699"/>
    <w:rsid w:val="00724677"/>
    <w:rsid w:val="00725459"/>
    <w:rsid w:val="007327BD"/>
    <w:rsid w:val="00734608"/>
    <w:rsid w:val="00743FA6"/>
    <w:rsid w:val="00745302"/>
    <w:rsid w:val="00745BE0"/>
    <w:rsid w:val="007461D6"/>
    <w:rsid w:val="00746EC8"/>
    <w:rsid w:val="00747DBB"/>
    <w:rsid w:val="00753309"/>
    <w:rsid w:val="00763BF1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F4155"/>
    <w:rsid w:val="00812C1D"/>
    <w:rsid w:val="0081554D"/>
    <w:rsid w:val="0081707E"/>
    <w:rsid w:val="008449B3"/>
    <w:rsid w:val="008472B3"/>
    <w:rsid w:val="008552A2"/>
    <w:rsid w:val="0085747A"/>
    <w:rsid w:val="00874D30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6188"/>
    <w:rsid w:val="00923D7D"/>
    <w:rsid w:val="009508DF"/>
    <w:rsid w:val="00950DAC"/>
    <w:rsid w:val="00954A07"/>
    <w:rsid w:val="00971C49"/>
    <w:rsid w:val="00984B23"/>
    <w:rsid w:val="00991867"/>
    <w:rsid w:val="00997F14"/>
    <w:rsid w:val="009A78D9"/>
    <w:rsid w:val="009C3E31"/>
    <w:rsid w:val="009C54AE"/>
    <w:rsid w:val="009C6770"/>
    <w:rsid w:val="009C788E"/>
    <w:rsid w:val="009D3F3B"/>
    <w:rsid w:val="009E0543"/>
    <w:rsid w:val="009E3B41"/>
    <w:rsid w:val="009E74C5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6A"/>
    <w:rsid w:val="00A84C85"/>
    <w:rsid w:val="00A97DE1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6CB7"/>
    <w:rsid w:val="00C324C1"/>
    <w:rsid w:val="00C36992"/>
    <w:rsid w:val="00C50EF0"/>
    <w:rsid w:val="00C56036"/>
    <w:rsid w:val="00C60BE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6BF"/>
    <w:rsid w:val="00D02B25"/>
    <w:rsid w:val="00D02EBA"/>
    <w:rsid w:val="00D17C3C"/>
    <w:rsid w:val="00D230AE"/>
    <w:rsid w:val="00D26B2C"/>
    <w:rsid w:val="00D352C9"/>
    <w:rsid w:val="00D425B2"/>
    <w:rsid w:val="00D428D6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D7F62"/>
    <w:rsid w:val="00DE09C0"/>
    <w:rsid w:val="00DE4A14"/>
    <w:rsid w:val="00DF320D"/>
    <w:rsid w:val="00DF71C8"/>
    <w:rsid w:val="00E0253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F070AB"/>
    <w:rsid w:val="00F17567"/>
    <w:rsid w:val="00F2165D"/>
    <w:rsid w:val="00F251C8"/>
    <w:rsid w:val="00F27A7B"/>
    <w:rsid w:val="00F40A5D"/>
    <w:rsid w:val="00F526AF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DF114-6D92-4124-AAA0-C0DFEAB74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6BE04-B859-42CA-B0CC-AD20DC2A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 Miś</cp:lastModifiedBy>
  <cp:revision>3</cp:revision>
  <cp:lastPrinted>2019-02-06T12:12:00Z</cp:lastPrinted>
  <dcterms:created xsi:type="dcterms:W3CDTF">2025-07-12T06:44:00Z</dcterms:created>
  <dcterms:modified xsi:type="dcterms:W3CDTF">2025-07-12T06:50:00Z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